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209CF" w14:textId="77777777" w:rsidR="00CF1903" w:rsidRDefault="00CF1903" w:rsidP="00CF190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OSBERN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d.1408)</w:t>
      </w:r>
    </w:p>
    <w:p w14:paraId="74EF0B9C" w14:textId="77777777" w:rsidR="00CF1903" w:rsidRDefault="00CF1903" w:rsidP="00CF190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119D4F78" w14:textId="77777777" w:rsidR="00CF1903" w:rsidRDefault="00CF1903" w:rsidP="00CF190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AFE625E" w14:textId="77777777" w:rsidR="00CF1903" w:rsidRDefault="00CF1903" w:rsidP="00CF190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C109DB1" w14:textId="77777777" w:rsidR="00CF1903" w:rsidRDefault="00CF1903" w:rsidP="00CF190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Jul.</w:t>
      </w:r>
      <w:r>
        <w:rPr>
          <w:rFonts w:ascii="Times New Roman" w:hAnsi="Times New Roman" w:cs="Times New Roman"/>
          <w:sz w:val="24"/>
          <w:szCs w:val="24"/>
        </w:rPr>
        <w:tab/>
        <w:t>1408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47E7E92" w14:textId="77777777" w:rsidR="00CF1903" w:rsidRDefault="00CF1903" w:rsidP="00CF1903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p.251)</w:t>
      </w:r>
    </w:p>
    <w:p w14:paraId="13CA76D7" w14:textId="77777777" w:rsidR="00CF1903" w:rsidRDefault="00CF1903" w:rsidP="00CF190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Aug.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593DDABD" w14:textId="77777777" w:rsidR="00CF1903" w:rsidRDefault="00CF1903" w:rsidP="00CF190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4FD6D30" w14:textId="77777777" w:rsidR="00CF1903" w:rsidRDefault="00CF1903" w:rsidP="00CF190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528CD2" w14:textId="77777777" w:rsidR="00CF1903" w:rsidRDefault="00CF1903" w:rsidP="00CF190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May 2022</w:t>
      </w:r>
    </w:p>
    <w:p w14:paraId="46E817F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47575" w14:textId="77777777" w:rsidR="00CF1903" w:rsidRDefault="00CF1903" w:rsidP="009139A6">
      <w:r>
        <w:separator/>
      </w:r>
    </w:p>
  </w:endnote>
  <w:endnote w:type="continuationSeparator" w:id="0">
    <w:p w14:paraId="56A8B0AE" w14:textId="77777777" w:rsidR="00CF1903" w:rsidRDefault="00CF190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8B4D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1658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E26B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CDF95" w14:textId="77777777" w:rsidR="00CF1903" w:rsidRDefault="00CF1903" w:rsidP="009139A6">
      <w:r>
        <w:separator/>
      </w:r>
    </w:p>
  </w:footnote>
  <w:footnote w:type="continuationSeparator" w:id="0">
    <w:p w14:paraId="7F16BFCB" w14:textId="77777777" w:rsidR="00CF1903" w:rsidRDefault="00CF190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53AF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3CF9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81E4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90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F1903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10FA65"/>
  <w15:chartTrackingRefBased/>
  <w15:docId w15:val="{5FBC167C-CAF6-4252-96C1-2955E43E5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1903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2022-07-20T19:23:00Z</dcterms:created>
  <dcterms:modified xsi:type="dcterms:W3CDTF">2022-07-20T19:23:00Z</dcterms:modified>
</cp:coreProperties>
</file>